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9319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6E2EFDE5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Tollesbury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</w:t>
      </w:r>
    </w:p>
    <w:p w14:paraId="1BCF35E7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538E32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83059B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supplicavit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mistaken outlawry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C7AE572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Tollesbury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1C133F6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BF32D47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1CA628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1F0A32" w14:textId="77777777" w:rsidR="00987A89" w:rsidRDefault="00987A89" w:rsidP="0098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2022</w:t>
      </w:r>
    </w:p>
    <w:p w14:paraId="75831A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4259" w14:textId="77777777" w:rsidR="00987A89" w:rsidRDefault="00987A89" w:rsidP="009139A6">
      <w:r>
        <w:separator/>
      </w:r>
    </w:p>
  </w:endnote>
  <w:endnote w:type="continuationSeparator" w:id="0">
    <w:p w14:paraId="5CC6BA24" w14:textId="77777777" w:rsidR="00987A89" w:rsidRDefault="00987A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BF9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54E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06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21D9" w14:textId="77777777" w:rsidR="00987A89" w:rsidRDefault="00987A89" w:rsidP="009139A6">
      <w:r>
        <w:separator/>
      </w:r>
    </w:p>
  </w:footnote>
  <w:footnote w:type="continuationSeparator" w:id="0">
    <w:p w14:paraId="1F1B150E" w14:textId="77777777" w:rsidR="00987A89" w:rsidRDefault="00987A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B57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0A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2EC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A89"/>
    <w:rsid w:val="000666E0"/>
    <w:rsid w:val="002510B7"/>
    <w:rsid w:val="005C130B"/>
    <w:rsid w:val="00826F5C"/>
    <w:rsid w:val="009139A6"/>
    <w:rsid w:val="009448BB"/>
    <w:rsid w:val="00987A8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2FB15"/>
  <w15:chartTrackingRefBased/>
  <w15:docId w15:val="{86801206-082D-4626-87AB-EF4D555E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7A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2022-07-08T19:04:00Z</dcterms:created>
  <dcterms:modified xsi:type="dcterms:W3CDTF">2022-07-08T19:07:00Z</dcterms:modified>
</cp:coreProperties>
</file>